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29E59" w14:textId="7E25FD5A" w:rsidR="00452772" w:rsidRDefault="00452772" w:rsidP="0036512C">
      <w:pPr>
        <w:shd w:val="clear" w:color="auto" w:fill="DAEEF3" w:themeFill="accent5" w:themeFillTint="33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</w:p>
    <w:p w14:paraId="1AB1B113" w14:textId="77777777" w:rsidR="00452772" w:rsidRDefault="00452772" w:rsidP="00452772">
      <w:pPr>
        <w:shd w:val="clear" w:color="auto" w:fill="DAEEF3" w:themeFill="accent5" w:themeFillTint="33"/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MODELO DE PROPOSTA</w:t>
      </w:r>
    </w:p>
    <w:p w14:paraId="2DE2D961" w14:textId="32A0A011" w:rsidR="00452772" w:rsidRPr="00EE2A1F" w:rsidRDefault="00452772" w:rsidP="006B16D5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 w:rsidRPr="00EE2A1F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A</w:t>
      </w: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VISO DE DISPENSA ELETRÔNCA 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 xml:space="preserve">Nº </w:t>
      </w:r>
      <w:r w:rsidR="003D599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0</w:t>
      </w:r>
      <w:r w:rsidR="001A0068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1</w:t>
      </w:r>
      <w:r w:rsidR="004E3CE2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9</w:t>
      </w:r>
      <w:r w:rsidR="00715CA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/2025</w:t>
      </w:r>
      <w:r w:rsidRPr="002B2627">
        <w:rPr>
          <w:rFonts w:ascii="Arial" w:eastAsia="Times New Roman" w:hAnsi="Arial" w:cs="Arial"/>
          <w:b/>
          <w:bCs/>
          <w:sz w:val="24"/>
          <w:szCs w:val="24"/>
          <w:lang w:eastAsia="pt-BR"/>
        </w:rPr>
        <w:t>.</w:t>
      </w:r>
    </w:p>
    <w:p w14:paraId="72BA2FE8" w14:textId="2DB81753" w:rsidR="00452772" w:rsidRDefault="003F56B9" w:rsidP="00452772">
      <w:pPr>
        <w:shd w:val="clear" w:color="auto" w:fill="DAEEF3" w:themeFill="accent5" w:themeFillTint="33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t-BR"/>
        </w:rPr>
        <w:t>SEM DISPUTA</w:t>
      </w:r>
    </w:p>
    <w:p w14:paraId="210254F9" w14:textId="77777777" w:rsidR="003D5992" w:rsidRDefault="003D5992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</w:p>
    <w:p w14:paraId="2C624292" w14:textId="469D70EF" w:rsidR="001872D6" w:rsidRPr="00452772" w:rsidRDefault="001872D6" w:rsidP="00452772">
      <w:pPr>
        <w:snapToGrid w:val="0"/>
        <w:spacing w:after="240" w:line="360" w:lineRule="auto"/>
        <w:ind w:right="-30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r w:rsidR="00D60FBE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o </w:t>
      </w:r>
      <w:r w:rsidR="00AB6B41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Tribunal de Contas do Estado do Espírito Santo</w:t>
      </w:r>
      <w:r w:rsidR="00C83D52" w:rsidRPr="0045277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</w:p>
    <w:p w14:paraId="74EB6613" w14:textId="2EAE1151" w:rsidR="00715CA7" w:rsidRDefault="001872D6" w:rsidP="00715CA7">
      <w:pPr>
        <w:pStyle w:val="Aviso-ClusulaPrincipal"/>
        <w:keepNext w:val="0"/>
        <w:keepLines w:val="0"/>
        <w:widowControl w:val="0"/>
        <w:spacing w:before="0"/>
      </w:pPr>
      <w:r w:rsidRPr="0036512C">
        <w:rPr>
          <w:b w:val="0"/>
          <w:bCs/>
        </w:rPr>
        <w:t xml:space="preserve">Apresento a proposta de </w:t>
      </w:r>
      <w:r w:rsidR="00452772" w:rsidRPr="0036512C">
        <w:rPr>
          <w:b w:val="0"/>
          <w:bCs/>
        </w:rPr>
        <w:t>preço referente</w:t>
      </w:r>
      <w:r w:rsidR="00C2098E" w:rsidRPr="0036512C">
        <w:rPr>
          <w:b w:val="0"/>
          <w:bCs/>
        </w:rPr>
        <w:t xml:space="preserve"> </w:t>
      </w:r>
      <w:r w:rsidR="00AC32C7">
        <w:rPr>
          <w:b w:val="0"/>
          <w:bCs/>
        </w:rPr>
        <w:t xml:space="preserve">a </w:t>
      </w:r>
      <w:r w:rsidR="004E3CE2" w:rsidRPr="004E3CE2">
        <w:t xml:space="preserve">Aquisição de camisas tipo polo, manga curta, sem bolso, conforme </w:t>
      </w:r>
      <w:proofErr w:type="spellStart"/>
      <w:proofErr w:type="gramStart"/>
      <w:r w:rsidR="004E3CE2" w:rsidRPr="004E3CE2">
        <w:t>condições,quantidades</w:t>
      </w:r>
      <w:proofErr w:type="spellEnd"/>
      <w:proofErr w:type="gramEnd"/>
      <w:r w:rsidR="004E3CE2" w:rsidRPr="004E3CE2">
        <w:t xml:space="preserve"> e exigências estabelecidas no anexo II deste Aviso</w:t>
      </w:r>
      <w:r w:rsidR="00AC32C7" w:rsidRPr="00AC32C7">
        <w:rPr>
          <w:b w:val="0"/>
          <w:bCs/>
        </w:rPr>
        <w:t>.</w:t>
      </w:r>
    </w:p>
    <w:tbl>
      <w:tblPr>
        <w:tblW w:w="86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39"/>
        <w:gridCol w:w="1134"/>
        <w:gridCol w:w="850"/>
        <w:gridCol w:w="1276"/>
        <w:gridCol w:w="1134"/>
      </w:tblGrid>
      <w:tr w:rsidR="00E12BF9" w:rsidRPr="00E47207" w14:paraId="5AB31293" w14:textId="77777777" w:rsidTr="00E12BF9">
        <w:trPr>
          <w:trHeight w:val="1080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1DAA8A7C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328F6C19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  <w:hideMark/>
          </w:tcPr>
          <w:p w14:paraId="0DD4CDCB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37E7947A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4A37DAD8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14:paraId="5BD37818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E12BF9" w:rsidRPr="00E47207" w14:paraId="47B8B48C" w14:textId="77777777" w:rsidTr="00E12BF9">
        <w:trPr>
          <w:trHeight w:val="1689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DC73C9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52AC73" w14:textId="77777777" w:rsidR="00E12BF9" w:rsidRPr="00E47207" w:rsidRDefault="00E12BF9" w:rsidP="0052738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  <w:p w14:paraId="4811BEAE" w14:textId="65A0FB8C" w:rsidR="00E12BF9" w:rsidRDefault="00E12BF9" w:rsidP="003C15A9">
            <w:pPr>
              <w:pStyle w:val="PargrafodaLista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Camisa Polo, manga curta, sem bolso;</w:t>
            </w:r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Confeccionada</w:t>
            </w:r>
            <w:proofErr w:type="gramEnd"/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em malha Piquet, composição de 50% poliéster/ 50% algodão;</w:t>
            </w:r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r w:rsidRPr="0008362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Cor de referência: preta</w:t>
            </w:r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(C00 – M00 – Y00 – K100), devendo ter aprovação do TCEES;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  <w:r w:rsidRPr="0008362A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Gramatura mínima de 180 g/m²;</w:t>
            </w:r>
          </w:p>
          <w:p w14:paraId="41E0BA1E" w14:textId="77777777" w:rsidR="00B51AF8" w:rsidRDefault="00B51AF8" w:rsidP="00B51A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  <w:p w14:paraId="3F3299F6" w14:textId="6863A63D" w:rsidR="00B51AF8" w:rsidRPr="00B51AF8" w:rsidRDefault="00B51AF8" w:rsidP="00B51AF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Demais</w:t>
            </w:r>
            <w:r w:rsidR="000C5E3E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especificações conforme Termo de Referência.</w:t>
            </w: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</w:t>
            </w:r>
          </w:p>
          <w:p w14:paraId="73A2549D" w14:textId="74C1C15B" w:rsidR="00E12BF9" w:rsidRPr="00E47207" w:rsidRDefault="00E12BF9" w:rsidP="00BA0815">
            <w:pPr>
              <w:pStyle w:val="PargrafodaLista"/>
              <w:widowControl w:val="0"/>
              <w:suppressAutoHyphens/>
              <w:spacing w:after="0" w:line="240" w:lineRule="auto"/>
              <w:ind w:left="357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3BDF6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6B544B" w14:textId="77777777" w:rsidR="00E12BF9" w:rsidRPr="00E47207" w:rsidRDefault="00E12BF9" w:rsidP="00527383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color w:val="000000"/>
                <w:sz w:val="20"/>
                <w:szCs w:val="20"/>
              </w:rPr>
              <w:t>368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8D977C" w14:textId="77777777" w:rsidR="00E12BF9" w:rsidRPr="00E47207" w:rsidRDefault="00E12BF9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R$        81,62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972DF" w14:textId="77777777" w:rsidR="00E12BF9" w:rsidRPr="00E47207" w:rsidRDefault="00E12BF9" w:rsidP="00527383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R$               30.036,16</w:t>
            </w:r>
          </w:p>
        </w:tc>
      </w:tr>
      <w:tr w:rsidR="000C5E3E" w:rsidRPr="00E47207" w14:paraId="78F0C87C" w14:textId="77777777" w:rsidTr="00E12BF9">
        <w:trPr>
          <w:trHeight w:val="1689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8C5E4E" w14:textId="77777777" w:rsidR="000C5E3E" w:rsidRPr="00E47207" w:rsidRDefault="000C5E3E" w:rsidP="00527383">
            <w:pPr>
              <w:widowControl w:val="0"/>
              <w:suppressAutoHyphens/>
              <w:spacing w:before="120" w:afterLines="120" w:after="288" w:line="360" w:lineRule="auto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CCC95" w14:textId="20D414A1" w:rsidR="00BA0815" w:rsidRPr="00BA0815" w:rsidRDefault="00BA0815" w:rsidP="00FA04FB">
            <w:pPr>
              <w:pStyle w:val="PargrafodaLista"/>
              <w:numPr>
                <w:ilvl w:val="0"/>
                <w:numId w:val="19"/>
              </w:numPr>
              <w:spacing w:after="0" w:line="240" w:lineRule="auto"/>
              <w:ind w:left="357" w:hanging="357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BA081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Camisa Polo, manga curta, sem </w:t>
            </w:r>
            <w:proofErr w:type="spellStart"/>
            <w:proofErr w:type="gramStart"/>
            <w:r w:rsidRPr="00BA081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bolso;Confeccionada</w:t>
            </w:r>
            <w:proofErr w:type="spellEnd"/>
            <w:proofErr w:type="gramEnd"/>
            <w:r w:rsidRPr="00BA081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em malha Piquet, composição de 50% poliéster/ 50% </w:t>
            </w:r>
            <w:proofErr w:type="spellStart"/>
            <w:proofErr w:type="gramStart"/>
            <w:r w:rsidRPr="00BA081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algodão;</w:t>
            </w:r>
            <w:r w:rsidRPr="00BA08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Cor</w:t>
            </w:r>
            <w:proofErr w:type="spellEnd"/>
            <w:proofErr w:type="gramEnd"/>
            <w:r w:rsidRPr="00BA08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 referência: azul</w:t>
            </w:r>
            <w:r w:rsidRPr="00BA0815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(C100 – M80 – Y28 – K43), devendo ter aprovação do TCEES;</w:t>
            </w:r>
          </w:p>
          <w:p w14:paraId="133D85E3" w14:textId="77777777" w:rsidR="00BA0815" w:rsidRPr="00B51AF8" w:rsidRDefault="00BA0815" w:rsidP="00BA08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Demais especificações conforme Termo de Referência. </w:t>
            </w:r>
          </w:p>
          <w:p w14:paraId="1F0AB426" w14:textId="77777777" w:rsidR="000C5E3E" w:rsidRPr="00E47207" w:rsidRDefault="000C5E3E" w:rsidP="00BA081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DD929" w14:textId="799AA9AD" w:rsidR="000C5E3E" w:rsidRPr="00E47207" w:rsidRDefault="00BA0815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47207">
              <w:rPr>
                <w:rFonts w:ascii="Arial" w:eastAsia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10569" w14:textId="7CA37059" w:rsidR="000C5E3E" w:rsidRPr="00E47207" w:rsidRDefault="00BA0815" w:rsidP="00527383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96F60" w14:textId="4305282A" w:rsidR="000C5E3E" w:rsidRPr="00E47207" w:rsidRDefault="00FB4EB5" w:rsidP="00527383">
            <w:pPr>
              <w:widowControl w:val="0"/>
              <w:suppressAutoHyphens/>
              <w:spacing w:before="120" w:afterLines="120" w:after="288" w:line="360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71,54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6294BB" w14:textId="2C7BBD20" w:rsidR="000C5E3E" w:rsidRPr="00E47207" w:rsidRDefault="00FB4EB5" w:rsidP="0052738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4.292,40</w:t>
            </w:r>
          </w:p>
        </w:tc>
      </w:tr>
    </w:tbl>
    <w:p w14:paraId="2BA17C3F" w14:textId="77777777" w:rsidR="00EE3E22" w:rsidRPr="00EE3E22" w:rsidRDefault="00EE3E22" w:rsidP="00EE3E22">
      <w:pPr>
        <w:pStyle w:val="11TR"/>
        <w:spacing w:line="240" w:lineRule="auto"/>
        <w:rPr>
          <w:sz w:val="18"/>
          <w:szCs w:val="18"/>
        </w:rPr>
      </w:pPr>
    </w:p>
    <w:p w14:paraId="36A3D9D8" w14:textId="77777777" w:rsidR="00EE3E22" w:rsidRPr="00EE3E22" w:rsidRDefault="00EE3E22" w:rsidP="00EE3E22">
      <w:pPr>
        <w:pStyle w:val="Aviso-ClusulaPrincipal"/>
        <w:keepNext w:val="0"/>
        <w:keepLines w:val="0"/>
        <w:widowControl w:val="0"/>
        <w:spacing w:before="0" w:after="0" w:line="240" w:lineRule="auto"/>
        <w:rPr>
          <w:b w:val="0"/>
          <w:bCs/>
          <w:color w:val="auto"/>
          <w:sz w:val="18"/>
          <w:szCs w:val="18"/>
        </w:rPr>
      </w:pPr>
    </w:p>
    <w:p w14:paraId="46E8F7F4" w14:textId="77777777" w:rsidR="00EE3E22" w:rsidRPr="00EE3E22" w:rsidRDefault="00EE3E22" w:rsidP="00EE3E22">
      <w:pPr>
        <w:pStyle w:val="Aviso-ClusulaPrincipal"/>
        <w:keepNext w:val="0"/>
        <w:keepLines w:val="0"/>
        <w:widowControl w:val="0"/>
        <w:spacing w:before="0" w:after="0" w:line="240" w:lineRule="auto"/>
        <w:rPr>
          <w:b w:val="0"/>
          <w:bCs/>
          <w:color w:val="auto"/>
          <w:sz w:val="18"/>
          <w:szCs w:val="18"/>
        </w:rPr>
      </w:pPr>
    </w:p>
    <w:p w14:paraId="15873C96" w14:textId="58751536" w:rsidR="0036512C" w:rsidRPr="00153FD9" w:rsidRDefault="0036512C" w:rsidP="0036512C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Valor global da proposta: ______________________</w:t>
      </w:r>
      <w:proofErr w:type="gramStart"/>
      <w:r>
        <w:rPr>
          <w:rFonts w:ascii="Arial" w:hAnsi="Arial" w:cs="Arial"/>
          <w:b/>
        </w:rPr>
        <w:t xml:space="preserve">_(  </w:t>
      </w:r>
      <w:proofErr w:type="gramEnd"/>
      <w:r>
        <w:rPr>
          <w:rFonts w:ascii="Arial" w:hAnsi="Arial" w:cs="Arial"/>
          <w:b/>
        </w:rPr>
        <w:t xml:space="preserve">                                  </w:t>
      </w:r>
      <w:proofErr w:type="gramStart"/>
      <w:r>
        <w:rPr>
          <w:rFonts w:ascii="Arial" w:hAnsi="Arial" w:cs="Arial"/>
          <w:b/>
        </w:rPr>
        <w:t xml:space="preserve">  )</w:t>
      </w:r>
      <w:proofErr w:type="gramEnd"/>
      <w:r>
        <w:rPr>
          <w:rFonts w:ascii="Arial" w:hAnsi="Arial" w:cs="Arial"/>
          <w:b/>
        </w:rPr>
        <w:t>.</w:t>
      </w:r>
    </w:p>
    <w:p w14:paraId="4C6338CF" w14:textId="77777777" w:rsidR="0036512C" w:rsidRDefault="0036512C" w:rsidP="00452772">
      <w:pPr>
        <w:pStyle w:val="Textbody"/>
        <w:spacing w:after="240" w:line="360" w:lineRule="auto"/>
        <w:jc w:val="both"/>
        <w:rPr>
          <w:rFonts w:ascii="Arial" w:hAnsi="Arial"/>
        </w:rPr>
      </w:pPr>
    </w:p>
    <w:p w14:paraId="3CDF6F05" w14:textId="72CCE22A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lastRenderedPageBreak/>
        <w:t xml:space="preserve">O prazo de validade </w:t>
      </w:r>
      <w:r w:rsidRPr="00994C97">
        <w:rPr>
          <w:rFonts w:ascii="Arial" w:hAnsi="Arial"/>
        </w:rPr>
        <w:t>da proposta de preços é de 60 (sessenta) dias corridos</w:t>
      </w:r>
      <w:r w:rsidR="00994C97" w:rsidRPr="00994C97">
        <w:rPr>
          <w:rFonts w:ascii="Arial" w:hAnsi="Arial"/>
        </w:rPr>
        <w:t>, contados da data de apresentação da proposta no sistema</w:t>
      </w:r>
      <w:r w:rsidRPr="00994C97">
        <w:rPr>
          <w:rFonts w:ascii="Arial" w:hAnsi="Arial"/>
        </w:rPr>
        <w:t>.</w:t>
      </w:r>
    </w:p>
    <w:p w14:paraId="62B2ED41" w14:textId="0BF038CB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  <w:color w:val="FF0000"/>
        </w:rPr>
      </w:pPr>
      <w:r w:rsidRPr="0036512C">
        <w:rPr>
          <w:rFonts w:ascii="Arial" w:hAnsi="Arial"/>
          <w:b/>
        </w:rPr>
        <w:t xml:space="preserve">O prazo de entrega e demais exigências, será de acordo com o estipulado no </w:t>
      </w:r>
      <w:r w:rsidR="00EA5CB7" w:rsidRPr="0036512C">
        <w:rPr>
          <w:rFonts w:ascii="Arial" w:hAnsi="Arial"/>
          <w:b/>
        </w:rPr>
        <w:t xml:space="preserve">Anexo II </w:t>
      </w:r>
      <w:r w:rsidR="00994C97" w:rsidRPr="0036512C">
        <w:rPr>
          <w:rFonts w:ascii="Arial" w:hAnsi="Arial"/>
          <w:b/>
        </w:rPr>
        <w:t>–</w:t>
      </w:r>
      <w:r w:rsidR="00EA5CB7" w:rsidRPr="0036512C">
        <w:rPr>
          <w:rFonts w:ascii="Arial" w:hAnsi="Arial"/>
          <w:b/>
        </w:rPr>
        <w:t xml:space="preserve"> Termo de Referência</w:t>
      </w:r>
      <w:r w:rsidR="00AD1A31" w:rsidRPr="00AD1A31">
        <w:rPr>
          <w:rFonts w:ascii="Arial" w:hAnsi="Arial"/>
        </w:rPr>
        <w:t>.</w:t>
      </w:r>
    </w:p>
    <w:p w14:paraId="0544B9AC" w14:textId="77777777" w:rsidR="0086320D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3893B3E8" w14:textId="77777777" w:rsidR="0086320D" w:rsidRPr="00452772" w:rsidRDefault="0086320D" w:rsidP="00452772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15699C82" w14:textId="77777777" w:rsidR="0086320D" w:rsidRPr="00452772" w:rsidRDefault="0086320D" w:rsidP="00AD1A31">
      <w:pPr>
        <w:pStyle w:val="Textbody"/>
        <w:spacing w:after="240" w:line="360" w:lineRule="auto"/>
        <w:jc w:val="both"/>
        <w:rPr>
          <w:rFonts w:ascii="Arial" w:hAnsi="Arial"/>
        </w:rPr>
      </w:pPr>
      <w:r w:rsidRPr="00452772">
        <w:rPr>
          <w:rFonts w:ascii="Arial" w:hAnsi="Arial"/>
        </w:rPr>
        <w:t>Diante disso, após cumpridas nossas obrigações, e para fins de posterior pagamento, fornecemos os seguintes dados:</w:t>
      </w:r>
    </w:p>
    <w:p w14:paraId="0FA5D6CF" w14:textId="77777777" w:rsidR="0086320D" w:rsidRPr="00452772" w:rsidRDefault="0086320D" w:rsidP="00AD1A31">
      <w:pPr>
        <w:pStyle w:val="Textbody"/>
        <w:tabs>
          <w:tab w:val="left" w:pos="644"/>
        </w:tabs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Dados da Empresa:</w:t>
      </w:r>
    </w:p>
    <w:p w14:paraId="682E83C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Razão Social:</w:t>
      </w:r>
    </w:p>
    <w:p w14:paraId="5B82A5E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CNPJ/MF:</w:t>
      </w:r>
    </w:p>
    <w:p w14:paraId="3E22D69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Endereço:</w:t>
      </w:r>
    </w:p>
    <w:p w14:paraId="598E8876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Cidade/UF:</w:t>
      </w:r>
    </w:p>
    <w:p w14:paraId="4C160683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CEP:</w:t>
      </w:r>
    </w:p>
    <w:p w14:paraId="04049BC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Tel./Fax:</w:t>
      </w:r>
    </w:p>
    <w:p w14:paraId="3FD98A2C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jc w:val="both"/>
        <w:rPr>
          <w:rFonts w:ascii="Arial" w:hAnsi="Arial"/>
          <w:shd w:val="clear" w:color="auto" w:fill="FFFF00"/>
        </w:rPr>
      </w:pPr>
      <w:r w:rsidRPr="00452772">
        <w:rPr>
          <w:rFonts w:ascii="Arial" w:hAnsi="Arial"/>
        </w:rPr>
        <w:t>E-mail:</w:t>
      </w:r>
      <w:r w:rsidR="002E05A1" w:rsidRPr="00452772">
        <w:rPr>
          <w:rFonts w:ascii="Arial" w:hAnsi="Arial"/>
        </w:rPr>
        <w:t xml:space="preserve">   </w:t>
      </w:r>
      <w:r w:rsidRPr="00452772">
        <w:rPr>
          <w:rFonts w:ascii="Arial" w:hAnsi="Arial"/>
          <w:b/>
          <w:bCs/>
          <w:i/>
          <w:iCs/>
          <w:shd w:val="clear" w:color="auto" w:fill="FFFF00"/>
        </w:rPr>
        <w:t xml:space="preserve">e-mail para recebimento da Ordem de </w:t>
      </w:r>
      <w:r w:rsidR="00AD1A31">
        <w:rPr>
          <w:rFonts w:ascii="Arial" w:hAnsi="Arial"/>
          <w:b/>
          <w:bCs/>
          <w:i/>
          <w:iCs/>
          <w:shd w:val="clear" w:color="auto" w:fill="FFFF00"/>
        </w:rPr>
        <w:t>Fornecimento</w:t>
      </w:r>
      <w:r w:rsidR="002E05A1" w:rsidRPr="00452772">
        <w:rPr>
          <w:rFonts w:ascii="Arial" w:hAnsi="Arial"/>
          <w:b/>
          <w:bCs/>
          <w:i/>
          <w:iCs/>
          <w:shd w:val="clear" w:color="auto" w:fill="FFFF00"/>
        </w:rPr>
        <w:t>:</w:t>
      </w:r>
      <w:r w:rsidR="002E05A1" w:rsidRPr="00452772">
        <w:rPr>
          <w:rFonts w:ascii="Arial" w:hAnsi="Arial"/>
          <w:shd w:val="clear" w:color="auto" w:fill="FFFF00"/>
        </w:rPr>
        <w:t xml:space="preserve"> (</w:t>
      </w:r>
      <w:r w:rsidRPr="00452772">
        <w:rPr>
          <w:rFonts w:ascii="Arial" w:hAnsi="Arial"/>
          <w:shd w:val="clear" w:color="auto" w:fill="FFFF00"/>
        </w:rPr>
        <w:t>importante, pois é através dele que será enviado a ordem de fornecimento quando da contratação do objeto).</w:t>
      </w:r>
    </w:p>
    <w:p w14:paraId="17968225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Banco:</w:t>
      </w:r>
    </w:p>
    <w:p w14:paraId="040B75D9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Agência:</w:t>
      </w:r>
    </w:p>
    <w:p w14:paraId="46B4C658" w14:textId="77777777" w:rsidR="0086320D" w:rsidRPr="00452772" w:rsidRDefault="0086320D" w:rsidP="00AD1A31">
      <w:pPr>
        <w:pStyle w:val="Textbody"/>
        <w:autoSpaceDE w:val="0"/>
        <w:spacing w:after="0" w:line="360" w:lineRule="auto"/>
        <w:ind w:left="567"/>
        <w:rPr>
          <w:rFonts w:ascii="Arial" w:hAnsi="Arial"/>
        </w:rPr>
      </w:pPr>
      <w:r w:rsidRPr="00452772">
        <w:rPr>
          <w:rFonts w:ascii="Arial" w:hAnsi="Arial"/>
        </w:rPr>
        <w:t>Conta:</w:t>
      </w:r>
    </w:p>
    <w:p w14:paraId="202A06DF" w14:textId="77777777" w:rsidR="00FF2557" w:rsidRPr="00452772" w:rsidRDefault="00FF2557" w:rsidP="00452772">
      <w:pPr>
        <w:pStyle w:val="Textbody"/>
        <w:autoSpaceDE w:val="0"/>
        <w:spacing w:after="240" w:line="360" w:lineRule="auto"/>
        <w:ind w:left="644"/>
        <w:jc w:val="right"/>
        <w:rPr>
          <w:rFonts w:ascii="Arial" w:hAnsi="Arial"/>
        </w:rPr>
      </w:pPr>
      <w:r w:rsidRPr="00452772">
        <w:rPr>
          <w:rFonts w:ascii="Arial" w:hAnsi="Arial"/>
        </w:rPr>
        <w:lastRenderedPageBreak/>
        <w:t xml:space="preserve">___________, ____ de ____________ </w:t>
      </w:r>
      <w:proofErr w:type="spellStart"/>
      <w:r w:rsidRPr="00452772">
        <w:rPr>
          <w:rFonts w:ascii="Arial" w:hAnsi="Arial"/>
        </w:rPr>
        <w:t>de</w:t>
      </w:r>
      <w:proofErr w:type="spellEnd"/>
      <w:r w:rsidRPr="00452772">
        <w:rPr>
          <w:rFonts w:ascii="Arial" w:hAnsi="Arial"/>
        </w:rPr>
        <w:t xml:space="preserve"> ____.</w:t>
      </w:r>
    </w:p>
    <w:p w14:paraId="075657E1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</w:p>
    <w:p w14:paraId="1676156D" w14:textId="77777777" w:rsidR="00FF2557" w:rsidRPr="00452772" w:rsidRDefault="00FF2557" w:rsidP="00452772">
      <w:pPr>
        <w:pStyle w:val="Textbody"/>
        <w:autoSpaceDE w:val="0"/>
        <w:spacing w:after="240" w:line="360" w:lineRule="auto"/>
        <w:jc w:val="center"/>
        <w:rPr>
          <w:rFonts w:ascii="Arial" w:hAnsi="Arial"/>
        </w:rPr>
      </w:pPr>
      <w:r w:rsidRPr="00452772">
        <w:rPr>
          <w:rFonts w:ascii="Arial" w:hAnsi="Arial"/>
          <w:color w:val="000000"/>
        </w:rPr>
        <w:t>Assinatura do Fornecedor/Carimbo</w:t>
      </w:r>
    </w:p>
    <w:sectPr w:rsidR="00FF2557" w:rsidRPr="00452772" w:rsidSect="00382F1D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374" w:right="1274" w:bottom="1886" w:left="1275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E4294" w14:textId="77777777" w:rsidR="000B12FD" w:rsidRDefault="000B12FD">
      <w:pPr>
        <w:spacing w:after="0" w:line="240" w:lineRule="auto"/>
      </w:pPr>
      <w:r>
        <w:separator/>
      </w:r>
    </w:p>
  </w:endnote>
  <w:endnote w:type="continuationSeparator" w:id="0">
    <w:p w14:paraId="3ACE870B" w14:textId="77777777" w:rsidR="000B12FD" w:rsidRDefault="000B12FD">
      <w:pPr>
        <w:spacing w:after="0" w:line="240" w:lineRule="auto"/>
      </w:pPr>
      <w:r>
        <w:continuationSeparator/>
      </w:r>
    </w:p>
  </w:endnote>
  <w:endnote w:type="continuationNotice" w:id="1">
    <w:p w14:paraId="71890EAB" w14:textId="77777777" w:rsidR="000B12FD" w:rsidRDefault="000B12F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8E603" w14:textId="77777777" w:rsidR="00413D2C" w:rsidRDefault="002D4A48">
    <w:pPr>
      <w:pStyle w:val="Rodap"/>
      <w:ind w:left="-284"/>
    </w:pPr>
    <w:r>
      <w:rPr>
        <w:noProof/>
        <w:lang w:eastAsia="pt-BR"/>
      </w:rPr>
      <w:drawing>
        <wp:anchor distT="0" distB="0" distL="114300" distR="114300" simplePos="0" relativeHeight="251658245" behindDoc="1" locked="0" layoutInCell="1" allowOverlap="1" wp14:anchorId="415B1523" wp14:editId="5E46BBF3">
          <wp:simplePos x="0" y="0"/>
          <wp:positionH relativeFrom="column">
            <wp:posOffset>-187325</wp:posOffset>
          </wp:positionH>
          <wp:positionV relativeFrom="paragraph">
            <wp:posOffset>-299390</wp:posOffset>
          </wp:positionV>
          <wp:extent cx="5111750" cy="549580"/>
          <wp:effectExtent l="0" t="0" r="0" b="317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2696103" name="Timbrad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2501" cy="5582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CB728" w14:textId="77777777" w:rsidR="000B12FD" w:rsidRDefault="000B12FD">
      <w:pPr>
        <w:spacing w:after="0" w:line="240" w:lineRule="auto"/>
      </w:pPr>
      <w:r>
        <w:separator/>
      </w:r>
    </w:p>
  </w:footnote>
  <w:footnote w:type="continuationSeparator" w:id="0">
    <w:p w14:paraId="4B1A2AC8" w14:textId="77777777" w:rsidR="000B12FD" w:rsidRDefault="000B12FD">
      <w:pPr>
        <w:spacing w:after="0" w:line="240" w:lineRule="auto"/>
      </w:pPr>
      <w:r>
        <w:continuationSeparator/>
      </w:r>
    </w:p>
  </w:footnote>
  <w:footnote w:type="continuationNotice" w:id="1">
    <w:p w14:paraId="72FCC297" w14:textId="77777777" w:rsidR="000B12FD" w:rsidRDefault="000B12F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D04AE" w14:textId="77777777" w:rsidR="00413D2C" w:rsidRDefault="00F96204">
    <w:pPr>
      <w:pStyle w:val="Cabealho"/>
    </w:pPr>
    <w:r>
      <w:rPr>
        <w:noProof/>
        <w:lang w:eastAsia="pt-BR"/>
      </w:rPr>
      <w:pict w14:anchorId="51D89D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60" o:spid="_x0000_s3073" type="#_x0000_t75" alt="timbrado1" style="position:absolute;margin-left:0;margin-top:0;width:595.45pt;height:842.15pt;z-index:-251658239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C335" w14:textId="77777777" w:rsidR="00413D2C" w:rsidRDefault="002D4A48">
    <w:pPr>
      <w:pStyle w:val="Cabealho"/>
      <w:ind w:left="-284"/>
    </w:pPr>
    <w:r>
      <w:rPr>
        <w:noProof/>
        <w:lang w:eastAsia="pt-BR"/>
      </w:rPr>
      <w:drawing>
        <wp:anchor distT="0" distB="0" distL="114300" distR="114300" simplePos="0" relativeHeight="251658243" behindDoc="1" locked="0" layoutInCell="1" allowOverlap="1" wp14:anchorId="7E15EED3" wp14:editId="2A780C8A">
          <wp:simplePos x="0" y="0"/>
          <wp:positionH relativeFrom="column">
            <wp:posOffset>-514350</wp:posOffset>
          </wp:positionH>
          <wp:positionV relativeFrom="paragraph">
            <wp:posOffset>-62230</wp:posOffset>
          </wp:positionV>
          <wp:extent cx="66040" cy="975550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Timbrado 0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040" cy="97555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85D596" wp14:editId="5B5FB1F5">
              <wp:simplePos x="0" y="0"/>
              <wp:positionH relativeFrom="column">
                <wp:posOffset>680720</wp:posOffset>
              </wp:positionH>
              <wp:positionV relativeFrom="paragraph">
                <wp:posOffset>467360</wp:posOffset>
              </wp:positionV>
              <wp:extent cx="4474845" cy="257175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4845" cy="2571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2194FDF" w14:textId="77777777" w:rsidR="00413D2C" w:rsidRPr="006C47DE" w:rsidRDefault="002D4A48">
                          <w:pP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</w:pPr>
                          <w:r>
                            <w:rPr>
                              <w:rFonts w:cstheme="minorHAnsi"/>
                              <w:i/>
                              <w:color w:val="3F3F41"/>
                              <w:sz w:val="16"/>
                            </w:rPr>
                            <w:t>Núcleo de Contratações - NCT</w:t>
                          </w: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85D5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left:0;text-align:left;margin-left:53.6pt;margin-top:36.8pt;width:352.35pt;height:2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" filled="f" stroked="f" strokeweight=".5pt">
              <v:textbox>
                <w:txbxContent>
                  <w:p w14:paraId="12194FDF" w14:textId="77777777" w:rsidR="00413D2C" w:rsidRPr="006C47DE" w:rsidRDefault="002D4A48">
                    <w:pPr>
                      <w:rPr>
                        <w:rFonts w:cstheme="minorHAnsi"/>
                        <w:i/>
                        <w:color w:val="3F3F41"/>
                        <w:sz w:val="16"/>
                      </w:rPr>
                    </w:pPr>
                    <w:r>
                      <w:rPr>
                        <w:rFonts w:cstheme="minorHAnsi"/>
                        <w:i/>
                        <w:color w:val="3F3F41"/>
                        <w:sz w:val="16"/>
                      </w:rPr>
                      <w:t>Núcleo de Contratações - NCT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58244" behindDoc="1" locked="0" layoutInCell="1" allowOverlap="1" wp14:anchorId="013AF560" wp14:editId="4DE41088">
          <wp:simplePos x="0" y="0"/>
          <wp:positionH relativeFrom="column">
            <wp:posOffset>-171271</wp:posOffset>
          </wp:positionH>
          <wp:positionV relativeFrom="paragraph">
            <wp:posOffset>-50165</wp:posOffset>
          </wp:positionV>
          <wp:extent cx="2901315" cy="857250"/>
          <wp:effectExtent l="0" t="0" r="0" b="635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759127" name="Timbrad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01315" cy="8572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712B" w14:textId="77777777" w:rsidR="00413D2C" w:rsidRDefault="00F96204">
    <w:pPr>
      <w:pStyle w:val="Cabealho"/>
    </w:pPr>
    <w:r>
      <w:rPr>
        <w:noProof/>
        <w:lang w:eastAsia="pt-BR"/>
      </w:rPr>
      <w:pict w14:anchorId="5AA54A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258859" o:spid="_x0000_s3075" type="#_x0000_t75" alt="timbrado1" style="position:absolute;margin-left:0;margin-top:0;width:595.45pt;height:842.15pt;z-index:-251658240;mso-wrap-edited:f;mso-position-horizontal:center;mso-position-horizontal-relative:margin;mso-position-vertical:center;mso-position-vertical-relative:margin" o:allowincell="f">
          <v:imagedata r:id="rId1" o:title="timbrado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36E7A"/>
    <w:multiLevelType w:val="hybridMultilevel"/>
    <w:tmpl w:val="38DCCCF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307E1"/>
    <w:multiLevelType w:val="hybridMultilevel"/>
    <w:tmpl w:val="C5B41EA4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41B7B"/>
    <w:multiLevelType w:val="hybridMultilevel"/>
    <w:tmpl w:val="74263B1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43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AA0887"/>
    <w:multiLevelType w:val="multilevel"/>
    <w:tmpl w:val="0E2E3F96"/>
    <w:lvl w:ilvl="0">
      <w:start w:val="1"/>
      <w:numFmt w:val="decimal"/>
      <w:pStyle w:val="1TR"/>
      <w:lvlText w:val="%1."/>
      <w:lvlJc w:val="left"/>
      <w:pPr>
        <w:ind w:left="1068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2914" w:hanging="50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1111TR"/>
      <w:lvlText w:val="%1.%2.%3.%4."/>
      <w:lvlJc w:val="left"/>
      <w:pPr>
        <w:ind w:left="790" w:hanging="648"/>
      </w:pPr>
      <w:rPr>
        <w:rFonts w:ascii="Arial" w:hAnsi="Arial" w:cs="Arial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F52C21"/>
    <w:multiLevelType w:val="hybridMultilevel"/>
    <w:tmpl w:val="4E127E3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260E8"/>
    <w:multiLevelType w:val="hybridMultilevel"/>
    <w:tmpl w:val="45E03936"/>
    <w:lvl w:ilvl="0" w:tplc="07324E3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C2B73D6"/>
    <w:multiLevelType w:val="hybridMultilevel"/>
    <w:tmpl w:val="4FC2145C"/>
    <w:lvl w:ilvl="0" w:tplc="AB323DD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33A517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01C9E4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46CF2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DAC3A7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3F634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54630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80036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FC1DC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F224067"/>
    <w:multiLevelType w:val="multilevel"/>
    <w:tmpl w:val="C0669DC8"/>
    <w:styleLink w:val="WW8Num2"/>
    <w:lvl w:ilvl="0">
      <w:start w:val="1"/>
      <w:numFmt w:val="none"/>
      <w:suff w:val="nothing"/>
      <w:lvlText w:val="%1"/>
      <w:lvlJc w:val="left"/>
      <w:pPr>
        <w:ind w:left="720" w:firstLine="0"/>
      </w:pPr>
    </w:lvl>
    <w:lvl w:ilvl="1">
      <w:start w:val="1"/>
      <w:numFmt w:val="none"/>
      <w:suff w:val="nothing"/>
      <w:lvlText w:val="%2"/>
      <w:lvlJc w:val="left"/>
      <w:pPr>
        <w:ind w:left="720" w:firstLine="0"/>
      </w:pPr>
    </w:lvl>
    <w:lvl w:ilvl="2">
      <w:start w:val="1"/>
      <w:numFmt w:val="none"/>
      <w:suff w:val="nothing"/>
      <w:lvlText w:val="%3"/>
      <w:lvlJc w:val="left"/>
      <w:pPr>
        <w:ind w:left="720" w:firstLine="0"/>
      </w:pPr>
    </w:lvl>
    <w:lvl w:ilvl="3">
      <w:start w:val="1"/>
      <w:numFmt w:val="none"/>
      <w:suff w:val="nothing"/>
      <w:lvlText w:val="%4"/>
      <w:lvlJc w:val="left"/>
      <w:pPr>
        <w:ind w:left="720" w:firstLine="0"/>
      </w:pPr>
    </w:lvl>
    <w:lvl w:ilvl="4">
      <w:start w:val="1"/>
      <w:numFmt w:val="none"/>
      <w:suff w:val="nothing"/>
      <w:lvlText w:val="%5"/>
      <w:lvlJc w:val="left"/>
      <w:pPr>
        <w:ind w:left="720" w:firstLine="0"/>
      </w:pPr>
    </w:lvl>
    <w:lvl w:ilvl="5">
      <w:start w:val="1"/>
      <w:numFmt w:val="none"/>
      <w:suff w:val="nothing"/>
      <w:lvlText w:val="%6"/>
      <w:lvlJc w:val="left"/>
      <w:pPr>
        <w:ind w:left="720" w:firstLine="0"/>
      </w:pPr>
    </w:lvl>
    <w:lvl w:ilvl="6">
      <w:start w:val="1"/>
      <w:numFmt w:val="none"/>
      <w:suff w:val="nothing"/>
      <w:lvlText w:val="%7"/>
      <w:lvlJc w:val="left"/>
      <w:pPr>
        <w:ind w:left="720" w:firstLine="0"/>
      </w:pPr>
    </w:lvl>
    <w:lvl w:ilvl="7">
      <w:start w:val="1"/>
      <w:numFmt w:val="none"/>
      <w:suff w:val="nothing"/>
      <w:lvlText w:val="%8"/>
      <w:lvlJc w:val="left"/>
      <w:pPr>
        <w:ind w:left="720" w:firstLine="0"/>
      </w:pPr>
    </w:lvl>
    <w:lvl w:ilvl="8">
      <w:start w:val="1"/>
      <w:numFmt w:val="none"/>
      <w:suff w:val="nothing"/>
      <w:lvlText w:val="%9"/>
      <w:lvlJc w:val="left"/>
      <w:pPr>
        <w:ind w:left="720" w:firstLine="0"/>
      </w:pPr>
    </w:lvl>
  </w:abstractNum>
  <w:abstractNum w:abstractNumId="9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C0344E0"/>
    <w:multiLevelType w:val="multilevel"/>
    <w:tmpl w:val="EFEA7B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9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C7F6333"/>
    <w:multiLevelType w:val="hybridMultilevel"/>
    <w:tmpl w:val="D4CEA5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E22B4"/>
    <w:multiLevelType w:val="hybridMultilevel"/>
    <w:tmpl w:val="3A5C5BC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A54B12"/>
    <w:multiLevelType w:val="hybridMultilevel"/>
    <w:tmpl w:val="875A1DF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21909C8"/>
    <w:multiLevelType w:val="hybridMultilevel"/>
    <w:tmpl w:val="BA38861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E62AF"/>
    <w:multiLevelType w:val="hybridMultilevel"/>
    <w:tmpl w:val="C2C0EFFA"/>
    <w:lvl w:ilvl="0" w:tplc="0408171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74418">
    <w:abstractNumId w:val="7"/>
  </w:num>
  <w:num w:numId="2" w16cid:durableId="898904967">
    <w:abstractNumId w:val="3"/>
  </w:num>
  <w:num w:numId="3" w16cid:durableId="901869881">
    <w:abstractNumId w:val="15"/>
  </w:num>
  <w:num w:numId="4" w16cid:durableId="779688495">
    <w:abstractNumId w:val="14"/>
  </w:num>
  <w:num w:numId="5" w16cid:durableId="2040467609">
    <w:abstractNumId w:val="9"/>
  </w:num>
  <w:num w:numId="6" w16cid:durableId="1483813221">
    <w:abstractNumId w:val="6"/>
  </w:num>
  <w:num w:numId="7" w16cid:durableId="643852740">
    <w:abstractNumId w:val="11"/>
  </w:num>
  <w:num w:numId="8" w16cid:durableId="1696080067">
    <w:abstractNumId w:val="8"/>
  </w:num>
  <w:num w:numId="9" w16cid:durableId="1777286045">
    <w:abstractNumId w:val="8"/>
    <w:lvlOverride w:ilvl="0">
      <w:startOverride w:val="1"/>
    </w:lvlOverride>
  </w:num>
  <w:num w:numId="10" w16cid:durableId="792867809">
    <w:abstractNumId w:val="13"/>
  </w:num>
  <w:num w:numId="11" w16cid:durableId="657149661">
    <w:abstractNumId w:val="10"/>
  </w:num>
  <w:num w:numId="12" w16cid:durableId="1775056880">
    <w:abstractNumId w:val="4"/>
  </w:num>
  <w:num w:numId="13" w16cid:durableId="1671908179">
    <w:abstractNumId w:val="17"/>
  </w:num>
  <w:num w:numId="14" w16cid:durableId="998191667">
    <w:abstractNumId w:val="0"/>
  </w:num>
  <w:num w:numId="15" w16cid:durableId="1327128361">
    <w:abstractNumId w:val="16"/>
  </w:num>
  <w:num w:numId="16" w16cid:durableId="1542788921">
    <w:abstractNumId w:val="1"/>
  </w:num>
  <w:num w:numId="17" w16cid:durableId="1116873241">
    <w:abstractNumId w:val="12"/>
  </w:num>
  <w:num w:numId="18" w16cid:durableId="380986031">
    <w:abstractNumId w:val="5"/>
  </w:num>
  <w:num w:numId="19" w16cid:durableId="1910919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076"/>
    <o:shapelayout v:ext="edit">
      <o:idmap v:ext="edit" data="1,3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659A"/>
    <w:rsid w:val="00042391"/>
    <w:rsid w:val="000517A8"/>
    <w:rsid w:val="00067262"/>
    <w:rsid w:val="00083417"/>
    <w:rsid w:val="0008362A"/>
    <w:rsid w:val="000941A1"/>
    <w:rsid w:val="00095A45"/>
    <w:rsid w:val="000B12FD"/>
    <w:rsid w:val="000C116B"/>
    <w:rsid w:val="000C2FE4"/>
    <w:rsid w:val="000C5E3E"/>
    <w:rsid w:val="00126241"/>
    <w:rsid w:val="001446CF"/>
    <w:rsid w:val="001519F1"/>
    <w:rsid w:val="001557B4"/>
    <w:rsid w:val="00155B37"/>
    <w:rsid w:val="00156FF7"/>
    <w:rsid w:val="00157B13"/>
    <w:rsid w:val="001872D6"/>
    <w:rsid w:val="001A0068"/>
    <w:rsid w:val="001D47A5"/>
    <w:rsid w:val="001F2D2F"/>
    <w:rsid w:val="00212BBB"/>
    <w:rsid w:val="002302F4"/>
    <w:rsid w:val="00233549"/>
    <w:rsid w:val="0025659A"/>
    <w:rsid w:val="00280B99"/>
    <w:rsid w:val="00280C3B"/>
    <w:rsid w:val="00290877"/>
    <w:rsid w:val="002B2627"/>
    <w:rsid w:val="002D4A48"/>
    <w:rsid w:val="002E05A1"/>
    <w:rsid w:val="002E24AC"/>
    <w:rsid w:val="002E75BE"/>
    <w:rsid w:val="00303DF6"/>
    <w:rsid w:val="00330287"/>
    <w:rsid w:val="0036512C"/>
    <w:rsid w:val="003758C5"/>
    <w:rsid w:val="00382F1D"/>
    <w:rsid w:val="003A53C8"/>
    <w:rsid w:val="003B5386"/>
    <w:rsid w:val="003B545C"/>
    <w:rsid w:val="003C0381"/>
    <w:rsid w:val="003C3E44"/>
    <w:rsid w:val="003D1780"/>
    <w:rsid w:val="003D5992"/>
    <w:rsid w:val="003F56B9"/>
    <w:rsid w:val="0040005B"/>
    <w:rsid w:val="00413D2C"/>
    <w:rsid w:val="00423CB0"/>
    <w:rsid w:val="00436B6A"/>
    <w:rsid w:val="00451272"/>
    <w:rsid w:val="00452772"/>
    <w:rsid w:val="0049034A"/>
    <w:rsid w:val="004D03BD"/>
    <w:rsid w:val="004E3CE2"/>
    <w:rsid w:val="004E6C42"/>
    <w:rsid w:val="00567F2D"/>
    <w:rsid w:val="00590007"/>
    <w:rsid w:val="00592B86"/>
    <w:rsid w:val="005B5FC0"/>
    <w:rsid w:val="00656CBE"/>
    <w:rsid w:val="006607D5"/>
    <w:rsid w:val="006A3C6A"/>
    <w:rsid w:val="006B16D5"/>
    <w:rsid w:val="006B7AA1"/>
    <w:rsid w:val="006C4684"/>
    <w:rsid w:val="00715CA7"/>
    <w:rsid w:val="00723EF8"/>
    <w:rsid w:val="00763716"/>
    <w:rsid w:val="007741BE"/>
    <w:rsid w:val="007C33B3"/>
    <w:rsid w:val="007F2B81"/>
    <w:rsid w:val="00815B7C"/>
    <w:rsid w:val="008202FD"/>
    <w:rsid w:val="00821841"/>
    <w:rsid w:val="0082407C"/>
    <w:rsid w:val="00831B53"/>
    <w:rsid w:val="00833F0F"/>
    <w:rsid w:val="00841188"/>
    <w:rsid w:val="00845933"/>
    <w:rsid w:val="0086320D"/>
    <w:rsid w:val="008C678A"/>
    <w:rsid w:val="008E12B9"/>
    <w:rsid w:val="00911025"/>
    <w:rsid w:val="00922017"/>
    <w:rsid w:val="009447B0"/>
    <w:rsid w:val="009551A9"/>
    <w:rsid w:val="0096115D"/>
    <w:rsid w:val="00986CA7"/>
    <w:rsid w:val="00994C97"/>
    <w:rsid w:val="00995731"/>
    <w:rsid w:val="009B0AED"/>
    <w:rsid w:val="009C1707"/>
    <w:rsid w:val="009F0761"/>
    <w:rsid w:val="00A1749E"/>
    <w:rsid w:val="00A34BB2"/>
    <w:rsid w:val="00A371E0"/>
    <w:rsid w:val="00A50320"/>
    <w:rsid w:val="00A712E2"/>
    <w:rsid w:val="00A77F69"/>
    <w:rsid w:val="00A97474"/>
    <w:rsid w:val="00AA3E03"/>
    <w:rsid w:val="00AA5675"/>
    <w:rsid w:val="00AA594A"/>
    <w:rsid w:val="00AB6A99"/>
    <w:rsid w:val="00AB6B41"/>
    <w:rsid w:val="00AC32C7"/>
    <w:rsid w:val="00AD1A31"/>
    <w:rsid w:val="00B13563"/>
    <w:rsid w:val="00B51AF8"/>
    <w:rsid w:val="00B5457E"/>
    <w:rsid w:val="00B804E6"/>
    <w:rsid w:val="00BA0815"/>
    <w:rsid w:val="00BA20AC"/>
    <w:rsid w:val="00BA77E8"/>
    <w:rsid w:val="00BC02F9"/>
    <w:rsid w:val="00C2098E"/>
    <w:rsid w:val="00C76D3C"/>
    <w:rsid w:val="00C83D52"/>
    <w:rsid w:val="00C957D2"/>
    <w:rsid w:val="00C95C9F"/>
    <w:rsid w:val="00CC395A"/>
    <w:rsid w:val="00CE146A"/>
    <w:rsid w:val="00CE4888"/>
    <w:rsid w:val="00D154E5"/>
    <w:rsid w:val="00D44FA5"/>
    <w:rsid w:val="00D60FBE"/>
    <w:rsid w:val="00D651C3"/>
    <w:rsid w:val="00DE1933"/>
    <w:rsid w:val="00DE4E19"/>
    <w:rsid w:val="00E12BF9"/>
    <w:rsid w:val="00E20163"/>
    <w:rsid w:val="00E32C3C"/>
    <w:rsid w:val="00E51701"/>
    <w:rsid w:val="00E63D42"/>
    <w:rsid w:val="00E84B42"/>
    <w:rsid w:val="00E8769F"/>
    <w:rsid w:val="00EA2BCA"/>
    <w:rsid w:val="00EA5CB7"/>
    <w:rsid w:val="00EA6C53"/>
    <w:rsid w:val="00EB0892"/>
    <w:rsid w:val="00EE3E22"/>
    <w:rsid w:val="00F24A8B"/>
    <w:rsid w:val="00F37024"/>
    <w:rsid w:val="00F45ADF"/>
    <w:rsid w:val="00F57C5E"/>
    <w:rsid w:val="00F77445"/>
    <w:rsid w:val="00F96204"/>
    <w:rsid w:val="00FA08AB"/>
    <w:rsid w:val="00FB4EB5"/>
    <w:rsid w:val="00FE41A8"/>
    <w:rsid w:val="00FE7305"/>
    <w:rsid w:val="00FF2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2"/>
    </o:shapelayout>
  </w:shapeDefaults>
  <w:decimalSymbol w:val=","/>
  <w:listSeparator w:val=";"/>
  <w14:docId w14:val="48DF6BED"/>
  <w15:docId w15:val="{BF808439-79B0-4A21-8DB1-9A3AF5C4C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7082"/>
  </w:style>
  <w:style w:type="paragraph" w:styleId="Rodap">
    <w:name w:val="footer"/>
    <w:basedOn w:val="Normal"/>
    <w:link w:val="RodapChar"/>
    <w:uiPriority w:val="99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7082"/>
  </w:style>
  <w:style w:type="paragraph" w:styleId="Textodebalo">
    <w:name w:val="Balloon Text"/>
    <w:basedOn w:val="Normal"/>
    <w:link w:val="TextodebaloChar"/>
    <w:uiPriority w:val="99"/>
    <w:semiHidden/>
    <w:unhideWhenUsed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C7082"/>
    <w:rPr>
      <w:rFonts w:ascii="Tahoma" w:hAnsi="Tahoma" w:cs="Tahoma"/>
      <w:sz w:val="16"/>
      <w:szCs w:val="16"/>
    </w:rPr>
  </w:style>
  <w:style w:type="paragraph" w:styleId="PargrafodaLista">
    <w:name w:val="List Paragraph"/>
    <w:aliases w:val="SheParágrafo da Lista,Lista Paragrafo em Preto,Texto,Corpo Texto"/>
    <w:basedOn w:val="Normal"/>
    <w:link w:val="PargrafodaListaChar"/>
    <w:uiPriority w:val="34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17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rsid w:val="0086320D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6320D"/>
    <w:pPr>
      <w:spacing w:after="140" w:line="288" w:lineRule="auto"/>
    </w:pPr>
  </w:style>
  <w:style w:type="numbering" w:customStyle="1" w:styleId="WW8Num2">
    <w:name w:val="WW8Num2"/>
    <w:basedOn w:val="Semlista"/>
    <w:rsid w:val="0086320D"/>
    <w:pPr>
      <w:numPr>
        <w:numId w:val="8"/>
      </w:numPr>
    </w:pPr>
  </w:style>
  <w:style w:type="table" w:styleId="Tabelacomgrade">
    <w:name w:val="Table Grid"/>
    <w:basedOn w:val="Tabelanormal"/>
    <w:uiPriority w:val="39"/>
    <w:rsid w:val="00452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uiPriority w:val="39"/>
    <w:rsid w:val="00CE48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viso-ClusulaPrincipal">
    <w:name w:val="Aviso - Cláusula Principal"/>
    <w:basedOn w:val="Ttulo1"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36512C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styleId="Forte">
    <w:name w:val="Strong"/>
    <w:basedOn w:val="Fontepargpadro"/>
    <w:uiPriority w:val="22"/>
    <w:qFormat/>
    <w:rsid w:val="007741BE"/>
    <w:rPr>
      <w:b/>
      <w:bCs/>
    </w:rPr>
  </w:style>
  <w:style w:type="paragraph" w:styleId="Corpodetexto">
    <w:name w:val="Body Text"/>
    <w:basedOn w:val="Normal"/>
    <w:link w:val="CorpodetextoChar"/>
    <w:uiPriority w:val="1"/>
    <w:qFormat/>
    <w:rsid w:val="009220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922017"/>
    <w:rPr>
      <w:rFonts w:ascii="Arial MT" w:eastAsia="Arial MT" w:hAnsi="Arial MT" w:cs="Arial MT"/>
      <w:sz w:val="24"/>
      <w:szCs w:val="24"/>
      <w:lang w:val="pt-PT"/>
    </w:rPr>
  </w:style>
  <w:style w:type="table" w:customStyle="1" w:styleId="TableNormal1">
    <w:name w:val="Table Normal1"/>
    <w:uiPriority w:val="2"/>
    <w:semiHidden/>
    <w:unhideWhenUsed/>
    <w:qFormat/>
    <w:rsid w:val="00723E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arkedcontent">
    <w:name w:val="markedcontent"/>
    <w:basedOn w:val="Fontepargpadro"/>
    <w:rsid w:val="00715CA7"/>
  </w:style>
  <w:style w:type="character" w:customStyle="1" w:styleId="PargrafodaListaChar">
    <w:name w:val="Parágrafo da Lista Char"/>
    <w:aliases w:val="SheParágrafo da Lista Char,Lista Paragrafo em Preto Char,Texto Char,Corpo Texto Char"/>
    <w:link w:val="PargrafodaLista"/>
    <w:uiPriority w:val="34"/>
    <w:qFormat/>
    <w:locked/>
    <w:rsid w:val="00EE3E22"/>
  </w:style>
  <w:style w:type="paragraph" w:customStyle="1" w:styleId="11TR">
    <w:name w:val="1.1 TR"/>
    <w:basedOn w:val="PargrafodaLista"/>
    <w:autoRedefine/>
    <w:qFormat/>
    <w:rsid w:val="00EE3E22"/>
    <w:pPr>
      <w:tabs>
        <w:tab w:val="left" w:pos="567"/>
      </w:tabs>
      <w:spacing w:after="0" w:line="360" w:lineRule="auto"/>
      <w:ind w:left="0"/>
      <w:contextualSpacing w:val="0"/>
      <w:jc w:val="both"/>
    </w:pPr>
    <w:rPr>
      <w:rFonts w:ascii="Arial" w:hAnsi="Arial" w:cs="Arial"/>
      <w:sz w:val="20"/>
      <w:szCs w:val="20"/>
      <w:shd w:val="clear" w:color="auto" w:fill="FFFFFF"/>
    </w:rPr>
  </w:style>
  <w:style w:type="paragraph" w:customStyle="1" w:styleId="1111TR">
    <w:name w:val="1.1.1.1 TR"/>
    <w:basedOn w:val="PargrafodaLista"/>
    <w:autoRedefine/>
    <w:qFormat/>
    <w:rsid w:val="00EE3E22"/>
    <w:pPr>
      <w:numPr>
        <w:ilvl w:val="3"/>
        <w:numId w:val="12"/>
      </w:numPr>
      <w:spacing w:after="0" w:line="360" w:lineRule="auto"/>
      <w:contextualSpacing w:val="0"/>
      <w:jc w:val="both"/>
    </w:pPr>
    <w:rPr>
      <w:rFonts w:ascii="Arial" w:hAnsi="Arial" w:cs="Arial"/>
      <w:snapToGrid w:val="0"/>
      <w:sz w:val="24"/>
      <w:szCs w:val="24"/>
    </w:rPr>
  </w:style>
  <w:style w:type="paragraph" w:customStyle="1" w:styleId="1TR">
    <w:name w:val="1. TR"/>
    <w:basedOn w:val="PargrafodaLista"/>
    <w:qFormat/>
    <w:rsid w:val="00EE3E22"/>
    <w:pPr>
      <w:numPr>
        <w:numId w:val="12"/>
      </w:numPr>
      <w:spacing w:after="0" w:line="360" w:lineRule="auto"/>
      <w:ind w:left="0" w:firstLine="0"/>
      <w:contextualSpacing w:val="0"/>
    </w:pPr>
    <w:rPr>
      <w:rFonts w:ascii="Arial" w:hAnsi="Arial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mp\produtos%20tce\timbrados\primeira%20camar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de08b4-107f-4002-a408-040950bd5c58" xsi:nil="true"/>
    <lcf76f155ced4ddcb4097134ff3c332f xmlns="982a484c-f0a4-45e4-89ad-1f0e8eafec0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8977A92AAC7D84B88D2FAFC89EA6C16" ma:contentTypeVersion="13" ma:contentTypeDescription="Crie um novo documento." ma:contentTypeScope="" ma:versionID="a0d9cfd4c045ffb7f79ac850d6811651">
  <xsd:schema xmlns:xsd="http://www.w3.org/2001/XMLSchema" xmlns:xs="http://www.w3.org/2001/XMLSchema" xmlns:p="http://schemas.microsoft.com/office/2006/metadata/properties" xmlns:ns2="8ede08b4-107f-4002-a408-040950bd5c58" xmlns:ns3="982a484c-f0a4-45e4-89ad-1f0e8eafec0a" targetNamespace="http://schemas.microsoft.com/office/2006/metadata/properties" ma:root="true" ma:fieldsID="752f613d6deddd463b2ec8b30b697f00" ns2:_="" ns3:_="">
    <xsd:import namespace="8ede08b4-107f-4002-a408-040950bd5c58"/>
    <xsd:import namespace="982a484c-f0a4-45e4-89ad-1f0e8eafec0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de08b4-107f-4002-a408-040950bd5c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5de694d-2b75-49d5-9b02-d21679bbb13b}" ma:internalName="TaxCatchAll" ma:showField="CatchAllData" ma:web="8ede08b4-107f-4002-a408-040950bd5c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a484c-f0a4-45e4-89ad-1f0e8eafe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Marcações de imagem" ma:readOnly="false" ma:fieldId="{5cf76f15-5ced-4ddc-b409-7134ff3c332f}" ma:taxonomyMulti="true" ma:sspId="a2084782-fe8e-4ed2-a6af-7ce958c79c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8B3CE4-71E8-49B3-A84B-F0208C02ED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EE1EAD-7CE2-442A-A3C9-3E9171D04B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89F84-2AB7-4052-9547-CBEE64C85B80}">
  <ds:schemaRefs>
    <ds:schemaRef ds:uri="http://schemas.microsoft.com/office/2006/metadata/properties"/>
    <ds:schemaRef ds:uri="http://schemas.microsoft.com/office/infopath/2007/PartnerControls"/>
    <ds:schemaRef ds:uri="8ede08b4-107f-4002-a408-040950bd5c58"/>
    <ds:schemaRef ds:uri="982a484c-f0a4-45e4-89ad-1f0e8eafec0a"/>
  </ds:schemaRefs>
</ds:datastoreItem>
</file>

<file path=customXml/itemProps4.xml><?xml version="1.0" encoding="utf-8"?>
<ds:datastoreItem xmlns:ds="http://schemas.openxmlformats.org/officeDocument/2006/customXml" ds:itemID="{5BB8862D-2A0C-49A3-9F6C-4EB6CA648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de08b4-107f-4002-a408-040950bd5c58"/>
    <ds:schemaRef ds:uri="982a484c-f0a4-45e4-89ad-1f0e8eafec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primeira camara.dotx</Template>
  <TotalTime>1</TotalTime>
  <Pages>3</Pages>
  <Words>373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cp:keywords/>
  <cp:lastModifiedBy>Giuliano Medina Silva</cp:lastModifiedBy>
  <cp:revision>2</cp:revision>
  <cp:lastPrinted>2014-05-21T03:14:00Z</cp:lastPrinted>
  <dcterms:created xsi:type="dcterms:W3CDTF">2025-09-19T15:51:00Z</dcterms:created>
  <dcterms:modified xsi:type="dcterms:W3CDTF">2025-09-19T15:51:00Z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0x010100B8977A92AAC7D84B88D2FAFC89EA6C16</vt:lpwstr>
  </property>
  <property fmtid="{D5CDD505-2E9C-101B-9397-08002B2CF9AE}" pid="3" name="Order">
    <vt:r8>544200</vt:r8>
  </property>
  <property fmtid="{D5CDD505-2E9C-101B-9397-08002B2CF9AE}" pid="4" name="MediaServiceImageTags">
    <vt:lpwstr/>
  </property>
</Properties>
</file>